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96"/>
        <w:gridCol w:w="2945"/>
        <w:gridCol w:w="5988"/>
        <w:gridCol w:w="4457"/>
      </w:tblGrid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4C2C8E">
            <w:pPr>
              <w:ind w:left="303"/>
            </w:pPr>
            <w:r>
              <w:t>Приложение 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4C2C8E">
            <w:pPr>
              <w:ind w:left="303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4C2C8E">
            <w:pPr>
              <w:ind w:left="303"/>
            </w:pPr>
            <w:r>
              <w:t xml:space="preserve">от </w:t>
            </w:r>
            <w:r w:rsidR="003A6ACC" w:rsidRPr="004C2C8E">
              <w:t xml:space="preserve"> </w:t>
            </w:r>
            <w:r w:rsidR="004C2C8E">
              <w:t xml:space="preserve">19.04.2018 </w:t>
            </w:r>
            <w:r>
              <w:t xml:space="preserve"> №</w:t>
            </w:r>
            <w:r w:rsidR="004C2C8E">
              <w:t xml:space="preserve"> 33-246</w:t>
            </w:r>
            <w:r>
              <w:t xml:space="preserve"> 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r>
              <w:t xml:space="preserve">  </w:t>
            </w:r>
          </w:p>
        </w:tc>
      </w:tr>
      <w:tr w:rsidR="00CE1B2B" w:rsidTr="00CE1B2B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r>
              <w:t xml:space="preserve">  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 xml:space="preserve">Код главного </w:t>
            </w:r>
            <w:proofErr w:type="spellStart"/>
            <w:proofErr w:type="gramStart"/>
            <w:r>
              <w:t>админи-стратора</w:t>
            </w:r>
            <w:proofErr w:type="spellEnd"/>
            <w:proofErr w:type="gramEnd"/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Наименование</w:t>
            </w:r>
          </w:p>
        </w:tc>
      </w:tr>
    </w:tbl>
    <w:p w:rsidR="00CE1B2B" w:rsidRPr="00CE1B2B" w:rsidRDefault="00CE1B2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2945"/>
        <w:gridCol w:w="5988"/>
        <w:gridCol w:w="4457"/>
      </w:tblGrid>
      <w:tr w:rsidR="00CE1B2B" w:rsidTr="00CE1B2B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продажи квартир, находящихся в собственности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1 11 03040 04 0000 120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2 08 04000 04 0000 180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САРАТОВСКАЯ ГОРОДСКАЯ ДУМА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1 16 43000 01 0000 140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1 16 51020 02 0000 140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УПРАВЛЕНИЕ ПО ИНЖЕНЕРНОЙ ЗАЩИТЕ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1 16 37030 04 0000 140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proofErr w:type="gramStart"/>
            <w:r w:rsidRPr="00CE1B2B">
              <w:rPr>
                <w:vertAlign w:val="superscript"/>
              </w:rPr>
              <w:t>1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proofErr w:type="gramStart"/>
            <w:r w:rsidRPr="00CE1B2B">
              <w:rPr>
                <w:vertAlign w:val="superscript"/>
              </w:rPr>
              <w:t>2</w:t>
            </w:r>
            <w:proofErr w:type="gramEnd"/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4C2C8E">
        <w:trPr>
          <w:cantSplit/>
        </w:trPr>
        <w:tc>
          <w:tcPr>
            <w:tcW w:w="1396" w:type="dxa"/>
            <w:tcBorders>
              <w:bottom w:val="nil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bottom w:val="nil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tcBorders>
              <w:bottom w:val="nil"/>
            </w:tcBorders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4C2C8E">
        <w:trPr>
          <w:cantSplit/>
        </w:trPr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proofErr w:type="gramStart"/>
            <w:r w:rsidRPr="00CE1B2B">
              <w:rPr>
                <w:vertAlign w:val="superscript"/>
              </w:rPr>
              <w:t>4</w:t>
            </w:r>
            <w:proofErr w:type="gramEnd"/>
          </w:p>
        </w:tc>
      </w:tr>
      <w:tr w:rsidR="00CE1B2B" w:rsidTr="004C2C8E">
        <w:trPr>
          <w:cantSplit/>
        </w:trPr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r>
              <w:t xml:space="preserve">  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5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4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</w:tr>
      <w:tr w:rsidR="00CE1B2B" w:rsidTr="00CE1B2B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r w:rsidRPr="00CE1B2B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CE1B2B" w:rsidTr="00CE1B2B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r w:rsidRPr="00CE1B2B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подстатьям данной статьи и по всем группам подвидов данного вида доходов</w:t>
            </w:r>
          </w:p>
        </w:tc>
      </w:tr>
      <w:tr w:rsidR="00CE1B2B" w:rsidTr="00CE1B2B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r w:rsidRPr="00CE1B2B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CE1B2B" w:rsidTr="00CE1B2B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r w:rsidRPr="00CE1B2B">
              <w:rPr>
                <w:vertAlign w:val="superscript"/>
              </w:rPr>
              <w:t>4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CE1B2B" w:rsidRDefault="00E2598B" w:rsidP="00CE1B2B"/>
    <w:sectPr w:rsidR="00E2598B" w:rsidRPr="00CE1B2B" w:rsidSect="00CE1B2B">
      <w:headerReference w:type="even" r:id="rId8"/>
      <w:headerReference w:type="default" r:id="rId9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688" w:rsidRDefault="003D2688" w:rsidP="00CE1B2B">
      <w:r>
        <w:separator/>
      </w:r>
    </w:p>
  </w:endnote>
  <w:endnote w:type="continuationSeparator" w:id="0">
    <w:p w:rsidR="003D2688" w:rsidRDefault="003D2688" w:rsidP="00CE1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688" w:rsidRDefault="003D2688" w:rsidP="00CE1B2B">
      <w:r>
        <w:separator/>
      </w:r>
    </w:p>
  </w:footnote>
  <w:footnote w:type="continuationSeparator" w:id="0">
    <w:p w:rsidR="003D2688" w:rsidRDefault="003D2688" w:rsidP="00CE1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B2B" w:rsidRDefault="001F1F73" w:rsidP="00B5310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E1B2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E1B2B" w:rsidRDefault="00CE1B2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C8E" w:rsidRDefault="004C2C8E" w:rsidP="00B5310C">
    <w:pPr>
      <w:pStyle w:val="a5"/>
      <w:framePr w:wrap="around" w:vAnchor="text" w:hAnchor="margin" w:xAlign="center" w:y="1"/>
      <w:rPr>
        <w:rStyle w:val="a9"/>
      </w:rPr>
    </w:pPr>
  </w:p>
  <w:p w:rsidR="004C2C8E" w:rsidRDefault="004C2C8E" w:rsidP="00B5310C">
    <w:pPr>
      <w:pStyle w:val="a5"/>
      <w:framePr w:wrap="around" w:vAnchor="text" w:hAnchor="margin" w:xAlign="center" w:y="1"/>
      <w:rPr>
        <w:rStyle w:val="a9"/>
      </w:rPr>
    </w:pPr>
  </w:p>
  <w:p w:rsidR="004C2C8E" w:rsidRDefault="004C2C8E" w:rsidP="00B5310C">
    <w:pPr>
      <w:pStyle w:val="a5"/>
      <w:framePr w:wrap="around" w:vAnchor="text" w:hAnchor="margin" w:xAlign="center" w:y="1"/>
      <w:rPr>
        <w:rStyle w:val="a9"/>
      </w:rPr>
    </w:pPr>
  </w:p>
  <w:p w:rsidR="00CE1B2B" w:rsidRDefault="001F1F73" w:rsidP="004C2C8E">
    <w:pPr>
      <w:pStyle w:val="a5"/>
      <w:framePr w:wrap="around" w:vAnchor="text" w:hAnchor="margin" w:xAlign="center" w:y="1"/>
      <w:jc w:val="center"/>
      <w:rPr>
        <w:rStyle w:val="a9"/>
      </w:rPr>
    </w:pPr>
    <w:r>
      <w:rPr>
        <w:rStyle w:val="a9"/>
      </w:rPr>
      <w:fldChar w:fldCharType="begin"/>
    </w:r>
    <w:r w:rsidR="00CE1B2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C2C8E">
      <w:rPr>
        <w:rStyle w:val="a9"/>
        <w:noProof/>
      </w:rPr>
      <w:t>2</w:t>
    </w:r>
    <w:r>
      <w:rPr>
        <w:rStyle w:val="a9"/>
      </w:rPr>
      <w:fldChar w:fldCharType="end"/>
    </w:r>
  </w:p>
  <w:p w:rsidR="00CE1B2B" w:rsidRDefault="00CE1B2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B2B"/>
    <w:rsid w:val="00001685"/>
    <w:rsid w:val="00065CBA"/>
    <w:rsid w:val="001F1F73"/>
    <w:rsid w:val="00222F58"/>
    <w:rsid w:val="002C3F39"/>
    <w:rsid w:val="003A6ACC"/>
    <w:rsid w:val="003D2688"/>
    <w:rsid w:val="004C2C8E"/>
    <w:rsid w:val="006808C6"/>
    <w:rsid w:val="008C498E"/>
    <w:rsid w:val="00A24CAF"/>
    <w:rsid w:val="00A255B4"/>
    <w:rsid w:val="00A32555"/>
    <w:rsid w:val="00B31AC2"/>
    <w:rsid w:val="00B912FD"/>
    <w:rsid w:val="00CE1B2B"/>
    <w:rsid w:val="00E2598B"/>
    <w:rsid w:val="00F34E62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1B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1B2B"/>
    <w:rPr>
      <w:color w:val="800080"/>
      <w:u w:val="single"/>
    </w:rPr>
  </w:style>
  <w:style w:type="paragraph" w:customStyle="1" w:styleId="xl64">
    <w:name w:val="xl64"/>
    <w:basedOn w:val="a"/>
    <w:rsid w:val="00CE1B2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CE1B2B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CE1B2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CE1B2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CE1B2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CE1B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CE1B2B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CE1B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CE1B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CE1B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CE1B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CE1B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CE1B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CE1B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CE1B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CE1B2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CE1B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CE1B2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CE1B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CE1B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CE1B2B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CE1B2B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CE1B2B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CE1B2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CE1B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1B2B"/>
  </w:style>
  <w:style w:type="paragraph" w:styleId="a7">
    <w:name w:val="footer"/>
    <w:basedOn w:val="a"/>
    <w:link w:val="a8"/>
    <w:uiPriority w:val="99"/>
    <w:unhideWhenUsed/>
    <w:rsid w:val="00CE1B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1B2B"/>
  </w:style>
  <w:style w:type="character" w:styleId="a9">
    <w:name w:val="page number"/>
    <w:basedOn w:val="a0"/>
    <w:uiPriority w:val="99"/>
    <w:semiHidden/>
    <w:unhideWhenUsed/>
    <w:rsid w:val="00CE1B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SHKI~1.SAR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18</Pages>
  <Words>6611</Words>
  <Characters>37685</Characters>
  <Application>Microsoft Office Word</Application>
  <DocSecurity>0</DocSecurity>
  <Lines>314</Lines>
  <Paragraphs>88</Paragraphs>
  <ScaleCrop>false</ScaleCrop>
  <Company/>
  <LinksUpToDate>false</LinksUpToDate>
  <CharactersWithSpaces>44208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dushkinamn</dc:creator>
  <cp:lastModifiedBy>bfk2</cp:lastModifiedBy>
  <cp:revision>4</cp:revision>
  <dcterms:created xsi:type="dcterms:W3CDTF">2018-04-06T11:06:00Z</dcterms:created>
  <dcterms:modified xsi:type="dcterms:W3CDTF">2018-04-19T11:49:00Z</dcterms:modified>
</cp:coreProperties>
</file>